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47CD73F" w:rsidR="004E36AD" w:rsidRPr="007F3777" w:rsidRDefault="004E36AD" w:rsidP="003322B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D45706">
        <w:rPr>
          <w:b/>
          <w:lang w:val="en-GB"/>
        </w:rPr>
        <w:t xml:space="preserve"> 46-G011-26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3FF4CF8" w:rsidR="004E36AD" w:rsidRPr="00B001D5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B001D5">
        <w:rPr>
          <w:rFonts w:ascii="Calibri" w:hAnsi="Calibri" w:cs="Calibri"/>
        </w:rPr>
        <w:t xml:space="preserve">posted on the </w:t>
      </w:r>
      <w:r w:rsidR="008D55BB" w:rsidRPr="00B001D5">
        <w:rPr>
          <w:rFonts w:ascii="Calibri" w:hAnsi="Calibri" w:cs="Calibri"/>
        </w:rPr>
        <w:t>Kiribati Public Procurement Web</w:t>
      </w:r>
      <w:r w:rsidR="00AD7F57" w:rsidRPr="00B001D5">
        <w:rPr>
          <w:rFonts w:ascii="Calibri" w:hAnsi="Calibri" w:cs="Calibri"/>
        </w:rPr>
        <w:t>Portal</w:t>
      </w:r>
      <w:r w:rsidRPr="00B001D5">
        <w:rPr>
          <w:rFonts w:ascii="Calibri" w:hAnsi="Calibri" w:cs="Calibri"/>
        </w:rPr>
        <w:t xml:space="preserve"> (</w:t>
      </w:r>
      <w:r w:rsidR="008775BD" w:rsidRPr="00B001D5">
        <w:rPr>
          <w:rStyle w:val="Hyperlink"/>
          <w:rFonts w:ascii="Calibri" w:hAnsi="Calibri" w:cs="Calibri"/>
          <w:lang w:val="en-GB"/>
        </w:rPr>
        <w:t>www.procurement.gov.ki/opentender</w:t>
      </w:r>
      <w:r w:rsidRPr="00B001D5">
        <w:rPr>
          <w:rFonts w:ascii="Calibri" w:hAnsi="Calibri" w:cs="Calibri"/>
        </w:rPr>
        <w:t xml:space="preserve">) </w:t>
      </w:r>
      <w:r w:rsidRPr="00B001D5">
        <w:rPr>
          <w:rFonts w:ascii="Calibri" w:hAnsi="Calibri" w:cs="Calibri"/>
          <w:u w:val="single"/>
        </w:rPr>
        <w:t>or</w:t>
      </w:r>
      <w:r w:rsidRPr="00B001D5">
        <w:rPr>
          <w:rFonts w:ascii="Calibri" w:hAnsi="Calibri" w:cs="Calibri"/>
        </w:rPr>
        <w:t xml:space="preserve"> sent directly </w:t>
      </w:r>
      <w:r w:rsidR="003322BF" w:rsidRPr="00B001D5">
        <w:rPr>
          <w:rFonts w:ascii="Calibri" w:hAnsi="Calibri" w:cs="Calibri"/>
        </w:rPr>
        <w:t xml:space="preserve">to </w:t>
      </w:r>
      <w:r w:rsidRPr="00B001D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8D55BB" w:rsidRPr="00B001D5">
        <w:rPr>
          <w:rFonts w:ascii="Calibri" w:hAnsi="Calibri" w:cs="Calibri"/>
        </w:rPr>
        <w:t>5-9</w:t>
      </w:r>
      <w:r w:rsidRPr="00B001D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B001D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B001D5" w14:paraId="07FCC147" w14:textId="77777777" w:rsidTr="00F9710B">
        <w:tc>
          <w:tcPr>
            <w:tcW w:w="4673" w:type="dxa"/>
          </w:tcPr>
          <w:p w14:paraId="1F083020" w14:textId="1F5462CA" w:rsidR="00B0293A" w:rsidRPr="00B001D5" w:rsidRDefault="00252684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 xml:space="preserve">  </w:t>
            </w:r>
          </w:p>
        </w:tc>
        <w:tc>
          <w:tcPr>
            <w:tcW w:w="2268" w:type="dxa"/>
          </w:tcPr>
          <w:p w14:paraId="182AEE6E" w14:textId="77777777" w:rsidR="00B0293A" w:rsidRPr="00B001D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B001D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4D3E88" w:rsidRPr="00B001D5" w14:paraId="28B1BC3C" w14:textId="77777777" w:rsidTr="00EA5FE3">
        <w:tc>
          <w:tcPr>
            <w:tcW w:w="4673" w:type="dxa"/>
          </w:tcPr>
          <w:p w14:paraId="462D669A" w14:textId="2341FA45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</w:tcPr>
          <w:p w14:paraId="56C60DEA" w14:textId="6AF8E659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710C066" w14:textId="3E626A7B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1</w:t>
            </w:r>
            <w:r w:rsidR="00BB0751">
              <w:t>2</w:t>
            </w:r>
            <w:r w:rsidRPr="00F7174C">
              <w:t>-06-26</w:t>
            </w:r>
          </w:p>
        </w:tc>
      </w:tr>
      <w:tr w:rsidR="004D3E88" w:rsidRPr="00B001D5" w14:paraId="4D9567D4" w14:textId="77777777" w:rsidTr="00EA5FE3">
        <w:tc>
          <w:tcPr>
            <w:tcW w:w="4673" w:type="dxa"/>
          </w:tcPr>
          <w:p w14:paraId="34AF4BE9" w14:textId="6032E593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</w:tcPr>
          <w:p w14:paraId="440009ED" w14:textId="77777777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089B299" w14:textId="01A52C24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30-06-26</w:t>
            </w:r>
          </w:p>
        </w:tc>
      </w:tr>
      <w:tr w:rsidR="004D3E88" w:rsidRPr="00B001D5" w14:paraId="2E8E3BDC" w14:textId="77777777" w:rsidTr="00EA5FE3">
        <w:tc>
          <w:tcPr>
            <w:tcW w:w="4673" w:type="dxa"/>
          </w:tcPr>
          <w:p w14:paraId="2D4664AB" w14:textId="1F6D09CD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</w:tcPr>
          <w:p w14:paraId="0090B8D6" w14:textId="6FB79961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4B0F8C82" w14:textId="2E9052DC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12-07-26</w:t>
            </w:r>
          </w:p>
        </w:tc>
      </w:tr>
      <w:tr w:rsidR="004D3E88" w:rsidRPr="00B001D5" w14:paraId="3D3C37BA" w14:textId="77777777" w:rsidTr="00EA5FE3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4DDD48BC" w14:textId="55841387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2</w:t>
            </w:r>
            <w:r w:rsidR="00BB0751">
              <w:t>7</w:t>
            </w:r>
            <w:r w:rsidRPr="00F7174C">
              <w:t>-07-26</w:t>
            </w:r>
          </w:p>
        </w:tc>
      </w:tr>
      <w:tr w:rsidR="004D3E88" w:rsidRPr="00B001D5" w14:paraId="1D91F0FB" w14:textId="77777777" w:rsidTr="00EA5FE3">
        <w:tc>
          <w:tcPr>
            <w:tcW w:w="4673" w:type="dxa"/>
          </w:tcPr>
          <w:p w14:paraId="26733970" w14:textId="77777777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6EFD533F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E8CE09F" w14:textId="6C764DDA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29-07-26</w:t>
            </w:r>
          </w:p>
        </w:tc>
      </w:tr>
      <w:tr w:rsidR="004D3E88" w:rsidRPr="00B001D5" w14:paraId="5319267B" w14:textId="77777777" w:rsidTr="00EA5FE3">
        <w:tc>
          <w:tcPr>
            <w:tcW w:w="4673" w:type="dxa"/>
          </w:tcPr>
          <w:p w14:paraId="7C5FEA8D" w14:textId="77777777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5B3C695D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49178D" w14:textId="33833DCE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12-08-26</w:t>
            </w:r>
          </w:p>
        </w:tc>
      </w:tr>
      <w:tr w:rsidR="004D3E88" w:rsidRPr="00B001D5" w14:paraId="603C6C3A" w14:textId="77777777" w:rsidTr="00EA5FE3">
        <w:tc>
          <w:tcPr>
            <w:tcW w:w="4673" w:type="dxa"/>
          </w:tcPr>
          <w:p w14:paraId="468A46DD" w14:textId="77777777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512EEFA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02ADCA74" w14:textId="4E4D33F6" w:rsidR="004D3E88" w:rsidRPr="00B001D5" w:rsidRDefault="004D3E88" w:rsidP="004D3E88">
            <w:pPr>
              <w:rPr>
                <w:rFonts w:ascii="Calibri" w:hAnsi="Calibri"/>
                <w:szCs w:val="20"/>
              </w:rPr>
            </w:pPr>
            <w:r w:rsidRPr="00F7174C">
              <w:t>15-08-26</w:t>
            </w:r>
          </w:p>
        </w:tc>
      </w:tr>
      <w:tr w:rsidR="004D3E88" w:rsidRPr="00B001D5" w14:paraId="405F2EC0" w14:textId="77777777" w:rsidTr="00EA5FE3">
        <w:tc>
          <w:tcPr>
            <w:tcW w:w="4673" w:type="dxa"/>
          </w:tcPr>
          <w:p w14:paraId="64B1558C" w14:textId="77777777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4D00469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783A509" w14:textId="563D78F2" w:rsidR="004D3E88" w:rsidRPr="00B001D5" w:rsidRDefault="00D45706" w:rsidP="004D3E88">
            <w:pPr>
              <w:rPr>
                <w:rFonts w:ascii="Calibri" w:hAnsi="Calibri"/>
                <w:szCs w:val="20"/>
              </w:rPr>
            </w:pPr>
            <w:r>
              <w:t>2</w:t>
            </w:r>
            <w:r w:rsidR="004D3E88" w:rsidRPr="00F7174C">
              <w:t>6-08-26</w:t>
            </w:r>
          </w:p>
        </w:tc>
      </w:tr>
      <w:tr w:rsidR="004D3E88" w:rsidRPr="00B001D5" w14:paraId="169855ED" w14:textId="77777777" w:rsidTr="00EA5FE3">
        <w:tc>
          <w:tcPr>
            <w:tcW w:w="4673" w:type="dxa"/>
          </w:tcPr>
          <w:p w14:paraId="4995C7A1" w14:textId="77777777" w:rsidR="004D3E88" w:rsidRPr="00B001D5" w:rsidRDefault="004D3E88" w:rsidP="004D3E8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01D5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4D3E88" w:rsidRPr="00B001D5" w:rsidRDefault="004D3E88" w:rsidP="004D3E8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001D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48C3B234" w14:textId="7AD83130" w:rsidR="004D3E88" w:rsidRPr="00B001D5" w:rsidRDefault="00D45706" w:rsidP="004D3E88">
            <w:pPr>
              <w:rPr>
                <w:rFonts w:ascii="Calibri" w:hAnsi="Calibri"/>
                <w:szCs w:val="20"/>
              </w:rPr>
            </w:pPr>
            <w:r>
              <w:t>27</w:t>
            </w:r>
            <w:r w:rsidR="004D3E88" w:rsidRPr="00F7174C">
              <w:t>-0</w:t>
            </w:r>
            <w:r>
              <w:t>8</w:t>
            </w:r>
            <w:r w:rsidR="004D3E88" w:rsidRPr="00F7174C">
              <w:t>-26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B001D5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B001D5">
        <w:rPr>
          <w:rFonts w:asciiTheme="minorHAnsi" w:hAnsiTheme="minorHAnsi"/>
          <w:color w:val="FF0000"/>
          <w:sz w:val="22"/>
          <w:szCs w:val="22"/>
        </w:rPr>
        <w:t>Proposals</w:t>
      </w:r>
      <w:r w:rsidRPr="00B001D5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619B9464" w14:textId="389DA8D5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C674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39" w:code="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2AFB" w14:textId="77777777" w:rsidR="002E701B" w:rsidRDefault="002E701B">
      <w:r>
        <w:separator/>
      </w:r>
    </w:p>
  </w:endnote>
  <w:endnote w:type="continuationSeparator" w:id="0">
    <w:p w14:paraId="2D6E6B4D" w14:textId="77777777" w:rsidR="002E701B" w:rsidRDefault="002E701B">
      <w:r>
        <w:continuationSeparator/>
      </w:r>
    </w:p>
  </w:endnote>
  <w:endnote w:type="continuationNotice" w:id="1">
    <w:p w14:paraId="15B04B27" w14:textId="77777777" w:rsidR="002E701B" w:rsidRDefault="002E70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9601C" w14:textId="77777777" w:rsidR="005D0BF4" w:rsidRDefault="005D0B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1F34" w:rsidRPr="00241F3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1F34" w:rsidRPr="00241F3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42A850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B0751">
      <w:rPr>
        <w:noProof/>
      </w:rPr>
      <w:t>2026-06-12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77D38" w14:textId="77777777" w:rsidR="005D0BF4" w:rsidRDefault="005D0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C2CD5" w14:textId="77777777" w:rsidR="002E701B" w:rsidRDefault="002E701B">
      <w:r>
        <w:separator/>
      </w:r>
    </w:p>
  </w:footnote>
  <w:footnote w:type="continuationSeparator" w:id="0">
    <w:p w14:paraId="4ECFB885" w14:textId="77777777" w:rsidR="002E701B" w:rsidRDefault="002E701B">
      <w:r>
        <w:continuationSeparator/>
      </w:r>
    </w:p>
  </w:footnote>
  <w:footnote w:type="continuationNotice" w:id="1">
    <w:p w14:paraId="5869E6E4" w14:textId="77777777" w:rsidR="002E701B" w:rsidRDefault="002E70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7048" w14:textId="77777777" w:rsidR="005D0BF4" w:rsidRDefault="005D0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2B28CB5E" w:rsidR="00133D55" w:rsidRPr="00141577" w:rsidRDefault="00A161C1" w:rsidP="00A161C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E90B1E" w:rsidRPr="00E90B1E">
      <w:rPr>
        <w:rFonts w:asciiTheme="minorHAnsi" w:hAnsiTheme="minorHAnsi" w:cs="Calibri"/>
        <w:sz w:val="20"/>
      </w:rPr>
      <w:t>RFP-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7198" w14:textId="77777777" w:rsidR="005D0BF4" w:rsidRDefault="005D0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716211">
    <w:abstractNumId w:val="1"/>
  </w:num>
  <w:num w:numId="2" w16cid:durableId="2017536776">
    <w:abstractNumId w:val="10"/>
  </w:num>
  <w:num w:numId="3" w16cid:durableId="623728453">
    <w:abstractNumId w:val="11"/>
  </w:num>
  <w:num w:numId="4" w16cid:durableId="517740897">
    <w:abstractNumId w:val="4"/>
  </w:num>
  <w:num w:numId="5" w16cid:durableId="154692962">
    <w:abstractNumId w:val="3"/>
  </w:num>
  <w:num w:numId="6" w16cid:durableId="2043169785">
    <w:abstractNumId w:val="7"/>
  </w:num>
  <w:num w:numId="7" w16cid:durableId="1927761223">
    <w:abstractNumId w:val="5"/>
  </w:num>
  <w:num w:numId="8" w16cid:durableId="1676110782">
    <w:abstractNumId w:val="9"/>
  </w:num>
  <w:num w:numId="9" w16cid:durableId="1127891890">
    <w:abstractNumId w:val="0"/>
  </w:num>
  <w:num w:numId="10" w16cid:durableId="376782746">
    <w:abstractNumId w:val="8"/>
  </w:num>
  <w:num w:numId="11" w16cid:durableId="1085608199">
    <w:abstractNumId w:val="2"/>
  </w:num>
  <w:num w:numId="12" w16cid:durableId="146272813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3C5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40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20E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37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37E6C"/>
    <w:rsid w:val="00241F34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684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4CF"/>
    <w:rsid w:val="002A5F73"/>
    <w:rsid w:val="002A6735"/>
    <w:rsid w:val="002A696D"/>
    <w:rsid w:val="002A6EEC"/>
    <w:rsid w:val="002B05CA"/>
    <w:rsid w:val="002B1A81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01B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2D02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3E88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3E3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001"/>
    <w:rsid w:val="005A4CCA"/>
    <w:rsid w:val="005A5731"/>
    <w:rsid w:val="005A5BCA"/>
    <w:rsid w:val="005A5C1B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BF4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526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49A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60DB"/>
    <w:rsid w:val="008B7A4C"/>
    <w:rsid w:val="008B7ED9"/>
    <w:rsid w:val="008C0385"/>
    <w:rsid w:val="008C181E"/>
    <w:rsid w:val="008C32E1"/>
    <w:rsid w:val="008C33EE"/>
    <w:rsid w:val="008C3B34"/>
    <w:rsid w:val="008C501A"/>
    <w:rsid w:val="008C6289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F2D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8C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6CC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1A72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01D5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232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0751"/>
    <w:rsid w:val="00BB1893"/>
    <w:rsid w:val="00BB25AD"/>
    <w:rsid w:val="00BB281E"/>
    <w:rsid w:val="00BB3872"/>
    <w:rsid w:val="00BB5D8F"/>
    <w:rsid w:val="00BB600D"/>
    <w:rsid w:val="00BB75D3"/>
    <w:rsid w:val="00BB7C8C"/>
    <w:rsid w:val="00BC1EB0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706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B1E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15DB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24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706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77591B7-9B96-4468-B3C1-18B612D4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A78AE0-08D9-4762-8965-8F033AAB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26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1230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14</cp:revision>
  <cp:lastPrinted>2013-10-18T08:32:00Z</cp:lastPrinted>
  <dcterms:created xsi:type="dcterms:W3CDTF">2026-06-03T09:01:00Z</dcterms:created>
  <dcterms:modified xsi:type="dcterms:W3CDTF">2026-06-12T02:29:00Z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